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610886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6124575" cy="962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86" w:rsidRDefault="00610886" w:rsidP="00D457FD">
      <w:pPr>
        <w:rPr>
          <w:noProof/>
        </w:rPr>
      </w:pPr>
    </w:p>
    <w:p w:rsidR="00CA604F" w:rsidRDefault="00CA604F" w:rsidP="00D457FD">
      <w:pPr>
        <w:rPr>
          <w:noProof/>
        </w:rPr>
      </w:pPr>
    </w:p>
    <w:p w:rsidR="00CA604F" w:rsidRDefault="00CA604F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>
        <w:rPr>
          <w:noProof/>
        </w:rPr>
        <w:drawing>
          <wp:inline distT="0" distB="0" distL="0" distR="0" wp14:anchorId="5406F6EE" wp14:editId="5FCDE242">
            <wp:extent cx="6120130" cy="26904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 w:rsidRPr="00D65C89">
        <w:rPr>
          <w:noProof/>
        </w:rPr>
        <w:drawing>
          <wp:inline distT="0" distB="0" distL="0" distR="0" wp14:anchorId="610B6DAF" wp14:editId="0E7BC837">
            <wp:extent cx="3848100" cy="20193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6EE" w:rsidRDefault="003836EE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>
        <w:rPr>
          <w:noProof/>
        </w:rPr>
        <w:drawing>
          <wp:inline distT="0" distB="0" distL="0" distR="0" wp14:anchorId="0302D523" wp14:editId="2B01B994">
            <wp:extent cx="6120130" cy="13366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04F" w:rsidRPr="00582C91" w:rsidRDefault="00CA604F" w:rsidP="00D457FD">
      <w:pPr>
        <w:rPr>
          <w:rFonts w:ascii="Arial" w:hAnsi="Arial" w:cs="Arial"/>
        </w:rPr>
      </w:pPr>
      <w:bookmarkStart w:id="0" w:name="_GoBack"/>
      <w:bookmarkEnd w:id="0"/>
    </w:p>
    <w:sectPr w:rsidR="00CA604F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4F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6EE"/>
    <w:rsid w:val="00383B0E"/>
    <w:rsid w:val="003B18B7"/>
    <w:rsid w:val="003B6659"/>
    <w:rsid w:val="003B73BD"/>
    <w:rsid w:val="003E4BAB"/>
    <w:rsid w:val="00422E5B"/>
    <w:rsid w:val="00431FC3"/>
    <w:rsid w:val="004356C5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10886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A604F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5C159"/>
  <w15:chartTrackingRefBased/>
  <w15:docId w15:val="{402CC0D1-766E-4D68-8C53-5D6BEA23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0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2021-01-06T15:13:00Z</dcterms:created>
  <dcterms:modified xsi:type="dcterms:W3CDTF">2021-01-06T15:13:00Z</dcterms:modified>
</cp:coreProperties>
</file>